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6768E" w14:textId="32E7AE6C" w:rsidR="00CB6920" w:rsidRDefault="00CB6920" w:rsidP="00CB6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KEMYS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(fl.1463)</w:t>
      </w:r>
    </w:p>
    <w:p w14:paraId="35EEEBB8" w14:textId="77777777" w:rsidR="00CB6920" w:rsidRDefault="00CB6920" w:rsidP="00CB6920">
      <w:pPr>
        <w:pStyle w:val="NoSpacing"/>
        <w:rPr>
          <w:rFonts w:cs="Times New Roman"/>
          <w:szCs w:val="24"/>
        </w:rPr>
      </w:pPr>
    </w:p>
    <w:p w14:paraId="29D5CC49" w14:textId="77777777" w:rsidR="00CB6920" w:rsidRDefault="00CB6920" w:rsidP="00CB6920">
      <w:pPr>
        <w:pStyle w:val="NoSpacing"/>
        <w:rPr>
          <w:rFonts w:cs="Times New Roman"/>
          <w:szCs w:val="24"/>
        </w:rPr>
      </w:pPr>
    </w:p>
    <w:p w14:paraId="0A0AC937" w14:textId="77777777" w:rsidR="00CB6920" w:rsidRDefault="00CB6920" w:rsidP="00CB6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Jun.</w:t>
      </w: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 xml:space="preserve">He was one of those to whom Margaret Hungerford(q.v.) </w:t>
      </w:r>
      <w:proofErr w:type="gramStart"/>
      <w:r>
        <w:rPr>
          <w:rFonts w:cs="Times New Roman"/>
          <w:szCs w:val="24"/>
        </w:rPr>
        <w:t>quitclaimed</w:t>
      </w:r>
      <w:proofErr w:type="gramEnd"/>
    </w:p>
    <w:p w14:paraId="5AD5FB66" w14:textId="77777777" w:rsidR="00CB6920" w:rsidRDefault="00CB6920" w:rsidP="00CB6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manor and advowson of Clifton by Bristol.   (C.C.R. 1461-68 p.179)</w:t>
      </w:r>
    </w:p>
    <w:p w14:paraId="5E1A6FA4" w14:textId="77777777" w:rsidR="00CB6920" w:rsidRDefault="00CB6920" w:rsidP="00CB6920">
      <w:pPr>
        <w:pStyle w:val="NoSpacing"/>
        <w:rPr>
          <w:rFonts w:cs="Times New Roman"/>
          <w:szCs w:val="24"/>
        </w:rPr>
      </w:pPr>
    </w:p>
    <w:p w14:paraId="3739BC86" w14:textId="77777777" w:rsidR="00CB6920" w:rsidRDefault="00CB6920" w:rsidP="00CB6920">
      <w:pPr>
        <w:pStyle w:val="NoSpacing"/>
        <w:rPr>
          <w:rFonts w:cs="Times New Roman"/>
          <w:szCs w:val="24"/>
        </w:rPr>
      </w:pPr>
    </w:p>
    <w:p w14:paraId="3D022145" w14:textId="77777777" w:rsidR="00CB6920" w:rsidRDefault="00CB6920" w:rsidP="00CB6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2023</w:t>
      </w:r>
    </w:p>
    <w:p w14:paraId="65C51C32" w14:textId="15C31D93" w:rsidR="00CB6920" w:rsidRPr="00CB6920" w:rsidRDefault="00CB6920" w:rsidP="00CB6920">
      <w:pPr>
        <w:pStyle w:val="NoSpacing"/>
        <w:ind w:left="720" w:hanging="720"/>
        <w:rPr>
          <w:rFonts w:cs="Times New Roman"/>
          <w:szCs w:val="24"/>
        </w:rPr>
      </w:pPr>
    </w:p>
    <w:sectPr w:rsidR="00CB6920" w:rsidRPr="00CB69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64925" w14:textId="77777777" w:rsidR="00CB6920" w:rsidRDefault="00CB6920" w:rsidP="009139A6">
      <w:r>
        <w:separator/>
      </w:r>
    </w:p>
  </w:endnote>
  <w:endnote w:type="continuationSeparator" w:id="0">
    <w:p w14:paraId="63FA2DEB" w14:textId="77777777" w:rsidR="00CB6920" w:rsidRDefault="00CB69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7B2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EB8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B8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100A9" w14:textId="77777777" w:rsidR="00CB6920" w:rsidRDefault="00CB6920" w:rsidP="009139A6">
      <w:r>
        <w:separator/>
      </w:r>
    </w:p>
  </w:footnote>
  <w:footnote w:type="continuationSeparator" w:id="0">
    <w:p w14:paraId="702F3702" w14:textId="77777777" w:rsidR="00CB6920" w:rsidRDefault="00CB69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C97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3DF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D2D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920"/>
    <w:rsid w:val="000666E0"/>
    <w:rsid w:val="002510B7"/>
    <w:rsid w:val="005C130B"/>
    <w:rsid w:val="00646009"/>
    <w:rsid w:val="00826F5C"/>
    <w:rsid w:val="009139A6"/>
    <w:rsid w:val="009448BB"/>
    <w:rsid w:val="00947624"/>
    <w:rsid w:val="00A3176C"/>
    <w:rsid w:val="00AE65F8"/>
    <w:rsid w:val="00BA00AB"/>
    <w:rsid w:val="00CB4ED9"/>
    <w:rsid w:val="00CB692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68ACE"/>
  <w15:chartTrackingRefBased/>
  <w15:docId w15:val="{927A1724-70A0-43B7-B595-B49549D5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2023-05-29T19:36:00Z</dcterms:created>
  <dcterms:modified xsi:type="dcterms:W3CDTF">2023-05-29T19:48:00Z</dcterms:modified>
</cp:coreProperties>
</file>